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Bristol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Bristol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Bristol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Bristol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Bristol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Bristol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59.5% </w:t>
      </w:r>
      <w:r w:rsidRPr="004747BF">
        <w:rPr>
          <w:rFonts w:ascii="Libre Franklin Light" w:eastAsia="Times New Roman" w:hAnsi="Libre Franklin Light" w:cs="Calibri Light"/>
        </w:rPr>
        <w:t xml:space="preserve">of those respondents classified as PGSI 8+ in Bristol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Bristol is estimated to be </w:t>
      </w:r>
      <w:r w:rsidRPr="00773DF7">
        <w:rPr>
          <w:rFonts w:ascii="Libre Franklin Light" w:eastAsia="Times New Roman" w:hAnsi="Libre Franklin Light" w:cs="Calibri Light"/>
          <w:b/>
          <w:bCs/>
          <w:color w:val="C45911" w:themeColor="accent2" w:themeShade="BF"/>
        </w:rPr>
        <w:t xml:space="preserve">£13,569,838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Bristol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Bristol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sto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Bristol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sto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Bristol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sto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Bristol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Bristol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Bristol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Bristol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Bristol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£13,569,838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Bristol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£221,030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£4,571,033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£327,453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£92,096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£168,843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£8,189,383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£13,569,838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Bristol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Bristol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Bristol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Bristol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Bristol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Bristol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5FFF15C-3682-4BC7-9EB8-1FD079BDD7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